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648EE7" w14:textId="77777777" w:rsidR="00E019F8" w:rsidRDefault="00E019F8" w:rsidP="00E019F8">
      <w:r>
        <w:rPr>
          <w:u w:val="single"/>
        </w:rPr>
        <w:t>Robert de LEGH</w:t>
      </w:r>
      <w:r>
        <w:t xml:space="preserve">    </w:t>
      </w:r>
      <w:proofErr w:type="gramStart"/>
      <w:r>
        <w:t xml:space="preserve">   (</w:t>
      </w:r>
      <w:proofErr w:type="gramEnd"/>
      <w:r>
        <w:t>fl.1439)</w:t>
      </w:r>
    </w:p>
    <w:p w14:paraId="23CB1F98" w14:textId="77777777" w:rsidR="00E019F8" w:rsidRDefault="00E019F8" w:rsidP="00E019F8">
      <w:r>
        <w:t>of Adlington, Cheshire.</w:t>
      </w:r>
    </w:p>
    <w:p w14:paraId="4287BE5E" w14:textId="77777777" w:rsidR="00E019F8" w:rsidRDefault="00E019F8" w:rsidP="00E019F8"/>
    <w:p w14:paraId="6C9F062B" w14:textId="77777777" w:rsidR="00E019F8" w:rsidRDefault="00E019F8" w:rsidP="00E019F8"/>
    <w:p w14:paraId="2BBCA0A6" w14:textId="77777777" w:rsidR="00E019F8" w:rsidRDefault="00E019F8" w:rsidP="00E019F8">
      <w:r>
        <w:tab/>
        <w:t>1439</w:t>
      </w:r>
      <w:r>
        <w:tab/>
        <w:t xml:space="preserve">He obtained a nine-year lease of herbage and pasturage in </w:t>
      </w:r>
      <w:proofErr w:type="gramStart"/>
      <w:r>
        <w:t>Macclesfield</w:t>
      </w:r>
      <w:proofErr w:type="gramEnd"/>
    </w:p>
    <w:p w14:paraId="7E6BD20C" w14:textId="77777777" w:rsidR="00E019F8" w:rsidRDefault="00E019F8" w:rsidP="00E019F8">
      <w:r>
        <w:tab/>
      </w:r>
      <w:r>
        <w:tab/>
        <w:t>Forest and Park.</w:t>
      </w:r>
    </w:p>
    <w:p w14:paraId="09661D16" w14:textId="77777777" w:rsidR="00E019F8" w:rsidRDefault="00E019F8" w:rsidP="00E019F8">
      <w:r>
        <w:tab/>
      </w:r>
      <w:r>
        <w:tab/>
        <w:t xml:space="preserve">(“Cheshire in The Later Middle Ages, 1399-1540” by </w:t>
      </w:r>
      <w:proofErr w:type="spellStart"/>
      <w:r>
        <w:t>J.</w:t>
      </w:r>
      <w:proofErr w:type="gramStart"/>
      <w:r>
        <w:t>T.Driver</w:t>
      </w:r>
      <w:proofErr w:type="spellEnd"/>
      <w:proofErr w:type="gramEnd"/>
      <w:r>
        <w:t>,</w:t>
      </w:r>
    </w:p>
    <w:p w14:paraId="2D7678E2" w14:textId="77777777" w:rsidR="00E019F8" w:rsidRPr="004B16A8" w:rsidRDefault="00E019F8" w:rsidP="00E019F8">
      <w:pPr>
        <w:ind w:left="720" w:firstLine="720"/>
      </w:pPr>
      <w:r>
        <w:t>pub. The Cheshire Community Council, 1971, p.89)</w:t>
      </w:r>
      <w:r>
        <w:tab/>
      </w:r>
    </w:p>
    <w:p w14:paraId="3508502B" w14:textId="77777777" w:rsidR="00E019F8" w:rsidRDefault="00E019F8" w:rsidP="00E019F8"/>
    <w:p w14:paraId="1AF841D6" w14:textId="77777777" w:rsidR="00E019F8" w:rsidRDefault="00E019F8" w:rsidP="00E019F8"/>
    <w:p w14:paraId="41027BC5" w14:textId="77777777" w:rsidR="00E019F8" w:rsidRDefault="00E019F8" w:rsidP="00E019F8">
      <w:r>
        <w:t>27 April 2023</w:t>
      </w:r>
    </w:p>
    <w:p w14:paraId="1E72A5A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23F77C" w14:textId="77777777" w:rsidR="00E019F8" w:rsidRDefault="00E019F8" w:rsidP="009139A6">
      <w:r>
        <w:separator/>
      </w:r>
    </w:p>
  </w:endnote>
  <w:endnote w:type="continuationSeparator" w:id="0">
    <w:p w14:paraId="4EBB8ABE" w14:textId="77777777" w:rsidR="00E019F8" w:rsidRDefault="00E019F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C854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74C3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7012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4A9BE4" w14:textId="77777777" w:rsidR="00E019F8" w:rsidRDefault="00E019F8" w:rsidP="009139A6">
      <w:r>
        <w:separator/>
      </w:r>
    </w:p>
  </w:footnote>
  <w:footnote w:type="continuationSeparator" w:id="0">
    <w:p w14:paraId="4D6040A0" w14:textId="77777777" w:rsidR="00E019F8" w:rsidRDefault="00E019F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5E02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1D1AF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E717A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19F8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019F8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52F1E6"/>
  <w15:chartTrackingRefBased/>
  <w15:docId w15:val="{BA3DAC73-27FB-4198-AC44-9C5790995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19F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 w:cs="Times New Roman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eastAsiaTheme="minorHAnsi" w:cstheme="minorBidi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eastAsiaTheme="minorHAnsi" w:cstheme="minorBidi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2023-09-16T06:31:00Z</dcterms:created>
  <dcterms:modified xsi:type="dcterms:W3CDTF">2023-09-16T06:32:00Z</dcterms:modified>
</cp:coreProperties>
</file>